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6BBA89" w14:textId="77777777" w:rsidR="00B86D0F" w:rsidRDefault="00B86D0F" w:rsidP="00A55FFB">
      <w:pPr>
        <w:rPr>
          <w:rFonts w:cs="Arial"/>
        </w:rPr>
      </w:pPr>
    </w:p>
    <w:p w14:paraId="71CC7EDD" w14:textId="2BE678C7" w:rsidR="00E3018F" w:rsidRDefault="00E3018F" w:rsidP="00E3018F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 xml:space="preserve">Številka: </w:t>
      </w:r>
      <w:r w:rsidR="005676FC">
        <w:rPr>
          <w:rFonts w:cs="Arial"/>
          <w:color w:val="000000"/>
          <w:sz w:val="19"/>
          <w:szCs w:val="19"/>
        </w:rPr>
        <w:t>4302-0169/2023</w:t>
      </w:r>
    </w:p>
    <w:p w14:paraId="4D2BCE75" w14:textId="36C6465C" w:rsidR="00E3018F" w:rsidRDefault="005676FC" w:rsidP="00E3018F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JN BR:   2023-297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3ED31A67" w14:textId="7DE6AE8D" w:rsidR="003804FF" w:rsidRDefault="003804FF" w:rsidP="003804FF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IZJAVA </w:t>
      </w:r>
      <w:r w:rsidR="004D3674">
        <w:rPr>
          <w:rFonts w:cs="Arial"/>
          <w:b/>
        </w:rPr>
        <w:t>GLAVNEGA PONUDNIKA</w:t>
      </w:r>
    </w:p>
    <w:p w14:paraId="125C6404" w14:textId="77777777" w:rsidR="004D3674" w:rsidRDefault="004D3674" w:rsidP="00B237A8">
      <w:pPr>
        <w:tabs>
          <w:tab w:val="left" w:pos="1083"/>
        </w:tabs>
        <w:rPr>
          <w:rFonts w:cs="Arial"/>
        </w:rPr>
      </w:pPr>
    </w:p>
    <w:p w14:paraId="39B79513" w14:textId="12494F5D" w:rsidR="00B237A8" w:rsidRDefault="00B237A8" w:rsidP="00B237A8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777B33">
        <w:rPr>
          <w:rFonts w:cs="Arial"/>
        </w:rPr>
        <w:t>ponudnika</w:t>
      </w:r>
      <w:r>
        <w:rPr>
          <w:rFonts w:cs="Arial"/>
        </w:rPr>
        <w:t>: __________________________________________________</w:t>
      </w:r>
    </w:p>
    <w:p w14:paraId="52DEC594" w14:textId="77777777" w:rsidR="00B237A8" w:rsidRDefault="00B237A8" w:rsidP="00B237A8">
      <w:pPr>
        <w:tabs>
          <w:tab w:val="left" w:pos="1083"/>
        </w:tabs>
        <w:rPr>
          <w:rFonts w:cs="Arial"/>
        </w:rPr>
      </w:pPr>
    </w:p>
    <w:p w14:paraId="474EAA23" w14:textId="21582397" w:rsidR="00B237A8" w:rsidRDefault="00B237A8" w:rsidP="00B237A8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777B33">
        <w:rPr>
          <w:rFonts w:cs="Arial"/>
        </w:rPr>
        <w:t>ponudnika</w:t>
      </w:r>
      <w:r>
        <w:rPr>
          <w:rFonts w:cs="Arial"/>
        </w:rPr>
        <w:t>: ____________________________________________</w:t>
      </w:r>
    </w:p>
    <w:p w14:paraId="110E0C0A" w14:textId="768EB2E8" w:rsidR="03F6824A" w:rsidRDefault="03F6824A" w:rsidP="03F6824A">
      <w:pPr>
        <w:tabs>
          <w:tab w:val="left" w:pos="1083"/>
        </w:tabs>
      </w:pPr>
    </w:p>
    <w:p w14:paraId="083697FE" w14:textId="77777777" w:rsidR="003804FF" w:rsidRDefault="003804FF" w:rsidP="003804FF">
      <w:pPr>
        <w:tabs>
          <w:tab w:val="left" w:pos="1083"/>
        </w:tabs>
        <w:rPr>
          <w:rFonts w:cs="Arial"/>
        </w:rPr>
      </w:pPr>
    </w:p>
    <w:p w14:paraId="629594AB" w14:textId="42A56A07" w:rsidR="006711A5" w:rsidRPr="001E259F" w:rsidRDefault="00F8142D" w:rsidP="001E259F">
      <w:pPr>
        <w:pStyle w:val="Pripombabesedilo"/>
        <w:numPr>
          <w:ilvl w:val="0"/>
          <w:numId w:val="15"/>
        </w:numPr>
        <w:jc w:val="both"/>
        <w:rPr>
          <w:rFonts w:cs="Arial"/>
          <w:b/>
          <w:sz w:val="22"/>
          <w:szCs w:val="22"/>
        </w:rPr>
      </w:pPr>
      <w:r w:rsidRPr="001E259F">
        <w:rPr>
          <w:rFonts w:cs="Arial"/>
          <w:b/>
          <w:sz w:val="22"/>
          <w:szCs w:val="22"/>
        </w:rPr>
        <w:t xml:space="preserve">KADROVSKA SPOSOBNOST </w:t>
      </w:r>
      <w:r w:rsidR="004D3674" w:rsidRPr="001E259F">
        <w:rPr>
          <w:rFonts w:cs="Arial"/>
          <w:b/>
          <w:sz w:val="22"/>
          <w:szCs w:val="22"/>
        </w:rPr>
        <w:t>– USPOSOBLJENOST KADRA</w:t>
      </w:r>
    </w:p>
    <w:p w14:paraId="7537BA17" w14:textId="46A470A0" w:rsidR="006711A5" w:rsidRDefault="006711A5" w:rsidP="006711A5">
      <w:pPr>
        <w:jc w:val="both"/>
        <w:rPr>
          <w:rFonts w:cs="Arial"/>
        </w:rPr>
      </w:pPr>
    </w:p>
    <w:tbl>
      <w:tblPr>
        <w:tblStyle w:val="Tabelamrea"/>
        <w:tblW w:w="9924" w:type="dxa"/>
        <w:tblInd w:w="-431" w:type="dxa"/>
        <w:tblLook w:val="04A0" w:firstRow="1" w:lastRow="0" w:firstColumn="1" w:lastColumn="0" w:noHBand="0" w:noVBand="1"/>
      </w:tblPr>
      <w:tblGrid>
        <w:gridCol w:w="819"/>
        <w:gridCol w:w="1875"/>
        <w:gridCol w:w="2127"/>
        <w:gridCol w:w="3685"/>
        <w:gridCol w:w="1418"/>
      </w:tblGrid>
      <w:tr w:rsidR="00777B33" w:rsidRPr="00FD3B82" w14:paraId="675BA333" w14:textId="126238C5" w:rsidTr="00777B33">
        <w:trPr>
          <w:trHeight w:val="868"/>
        </w:trPr>
        <w:tc>
          <w:tcPr>
            <w:tcW w:w="819" w:type="dxa"/>
          </w:tcPr>
          <w:p w14:paraId="55273777" w14:textId="77777777" w:rsidR="00777B33" w:rsidRDefault="00777B33" w:rsidP="004D36E7">
            <w:pPr>
              <w:jc w:val="center"/>
              <w:rPr>
                <w:rFonts w:cs="Arial"/>
                <w:b/>
              </w:rPr>
            </w:pPr>
            <w:proofErr w:type="spellStart"/>
            <w:r>
              <w:rPr>
                <w:rFonts w:cs="Arial"/>
                <w:b/>
              </w:rPr>
              <w:t>Zap</w:t>
            </w:r>
            <w:proofErr w:type="spellEnd"/>
            <w:r>
              <w:rPr>
                <w:rFonts w:cs="Arial"/>
                <w:b/>
              </w:rPr>
              <w:t>. št.</w:t>
            </w:r>
          </w:p>
        </w:tc>
        <w:tc>
          <w:tcPr>
            <w:tcW w:w="1875" w:type="dxa"/>
          </w:tcPr>
          <w:p w14:paraId="5C87BA7A" w14:textId="77777777" w:rsidR="00777B33" w:rsidRPr="00FD3B82" w:rsidRDefault="00777B33" w:rsidP="004D36E7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Ime in priimek osebe</w:t>
            </w:r>
          </w:p>
        </w:tc>
        <w:tc>
          <w:tcPr>
            <w:tcW w:w="2127" w:type="dxa"/>
          </w:tcPr>
          <w:p w14:paraId="7BDA3342" w14:textId="77777777" w:rsidR="00777B33" w:rsidRDefault="00777B33" w:rsidP="00777B33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Zaposlen pri</w:t>
            </w:r>
          </w:p>
          <w:p w14:paraId="5496809B" w14:textId="7CED73CB" w:rsidR="00777B33" w:rsidRPr="004D3674" w:rsidRDefault="00777B33" w:rsidP="00777B33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1E5788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(navede se ali pri ponudniku ali </w:t>
            </w:r>
            <w:proofErr w:type="spellStart"/>
            <w:r w:rsidRPr="001E5788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soponudniku</w:t>
            </w:r>
            <w:proofErr w:type="spellEnd"/>
            <w:r w:rsidRPr="001E5788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ali podizvajalcu)</w:t>
            </w:r>
          </w:p>
        </w:tc>
        <w:tc>
          <w:tcPr>
            <w:tcW w:w="3685" w:type="dxa"/>
          </w:tcPr>
          <w:p w14:paraId="74F50226" w14:textId="77777777" w:rsidR="00777B33" w:rsidRDefault="00777B33" w:rsidP="004D36E7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Izkušnje</w:t>
            </w:r>
          </w:p>
          <w:p w14:paraId="78D03A5B" w14:textId="4BE58CEE" w:rsidR="00777B33" w:rsidRDefault="00777B33" w:rsidP="004D36E7">
            <w:pPr>
              <w:jc w:val="center"/>
              <w:rPr>
                <w:rFonts w:cs="Arial"/>
                <w:b/>
              </w:rPr>
            </w:pPr>
            <w:r w:rsidRPr="00777B3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(navede se </w:t>
            </w:r>
            <w:r w:rsidRPr="00E321F3">
              <w:rPr>
                <w:rFonts w:cs="Arial"/>
                <w:i/>
                <w:color w:val="A6A6A6" w:themeColor="background1" w:themeShade="A6"/>
                <w:sz w:val="18"/>
                <w:szCs w:val="18"/>
                <w:u w:val="single"/>
              </w:rPr>
              <w:t>področje</w:t>
            </w:r>
            <w:r w:rsidRPr="00777B3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, na katerem ima posameznik delovne izkušnje in </w:t>
            </w:r>
            <w:r w:rsidRPr="00E321F3">
              <w:rPr>
                <w:rFonts w:cs="Arial"/>
                <w:i/>
                <w:color w:val="A6A6A6" w:themeColor="background1" w:themeShade="A6"/>
                <w:sz w:val="18"/>
                <w:szCs w:val="18"/>
                <w:u w:val="single"/>
              </w:rPr>
              <w:t>število let</w:t>
            </w:r>
            <w:r w:rsidRPr="00777B3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izkušenj iz tega področja</w:t>
            </w:r>
            <w:r w:rsidR="00E321F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– navajajo naj se samo relevantne izkušnje glede na</w:t>
            </w:r>
            <w:r w:rsidR="00E321F3" w:rsidRPr="00E321F3">
              <w:rPr>
                <w:rFonts w:cs="Arial"/>
              </w:rPr>
              <w:t xml:space="preserve"> </w:t>
            </w:r>
            <w:r w:rsidR="00E321F3" w:rsidRPr="00E321F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točko 2.C.a) (Kadrovska sposobnost – usposobljenost kadra) obrazca OBR – 2.06</w:t>
            </w:r>
            <w:r w:rsidRPr="00777B3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)</w:t>
            </w:r>
            <w:r>
              <w:rPr>
                <w:rFonts w:cs="Arial"/>
                <w:b/>
              </w:rPr>
              <w:t xml:space="preserve"> </w:t>
            </w:r>
          </w:p>
        </w:tc>
        <w:tc>
          <w:tcPr>
            <w:tcW w:w="1418" w:type="dxa"/>
          </w:tcPr>
          <w:p w14:paraId="444335A9" w14:textId="3A186612" w:rsidR="00777B33" w:rsidRDefault="00777B33" w:rsidP="004D36E7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Sklop</w:t>
            </w:r>
          </w:p>
          <w:p w14:paraId="5D288DD2" w14:textId="5E612CD1" w:rsidR="00777B33" w:rsidRDefault="00777B33" w:rsidP="004D36E7">
            <w:pPr>
              <w:jc w:val="center"/>
              <w:rPr>
                <w:rFonts w:cs="Arial"/>
                <w:b/>
              </w:rPr>
            </w:pPr>
            <w:r w:rsidRPr="00777B33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(navede se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sklop(-e), v katerih bo posameznik izvajal storitve)</w:t>
            </w:r>
          </w:p>
        </w:tc>
      </w:tr>
      <w:tr w:rsidR="00777B33" w14:paraId="01E98A31" w14:textId="77D58A3A" w:rsidTr="00777B33">
        <w:trPr>
          <w:trHeight w:val="157"/>
        </w:trPr>
        <w:tc>
          <w:tcPr>
            <w:tcW w:w="819" w:type="dxa"/>
          </w:tcPr>
          <w:p w14:paraId="4190DC54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875" w:type="dxa"/>
          </w:tcPr>
          <w:p w14:paraId="6D616592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27" w:type="dxa"/>
          </w:tcPr>
          <w:p w14:paraId="5C2BC0CF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685" w:type="dxa"/>
          </w:tcPr>
          <w:p w14:paraId="432F1FF3" w14:textId="27083BBA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418" w:type="dxa"/>
          </w:tcPr>
          <w:p w14:paraId="5624C436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77B33" w14:paraId="5B443144" w14:textId="5B88303F" w:rsidTr="00777B33">
        <w:trPr>
          <w:trHeight w:val="154"/>
        </w:trPr>
        <w:tc>
          <w:tcPr>
            <w:tcW w:w="819" w:type="dxa"/>
          </w:tcPr>
          <w:p w14:paraId="77673644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875" w:type="dxa"/>
          </w:tcPr>
          <w:p w14:paraId="4D99BEF3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27" w:type="dxa"/>
          </w:tcPr>
          <w:p w14:paraId="67717CF8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685" w:type="dxa"/>
          </w:tcPr>
          <w:p w14:paraId="7B50867C" w14:textId="3FE7D266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418" w:type="dxa"/>
          </w:tcPr>
          <w:p w14:paraId="12AFB88E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77B33" w14:paraId="193634F4" w14:textId="7A47E6FD" w:rsidTr="00777B33">
        <w:trPr>
          <w:trHeight w:val="154"/>
        </w:trPr>
        <w:tc>
          <w:tcPr>
            <w:tcW w:w="819" w:type="dxa"/>
          </w:tcPr>
          <w:p w14:paraId="6222DF09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875" w:type="dxa"/>
          </w:tcPr>
          <w:p w14:paraId="6ED3343C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27" w:type="dxa"/>
          </w:tcPr>
          <w:p w14:paraId="6E852935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685" w:type="dxa"/>
          </w:tcPr>
          <w:p w14:paraId="6EA05DAA" w14:textId="20F1E7D8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418" w:type="dxa"/>
          </w:tcPr>
          <w:p w14:paraId="33757C16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77B33" w14:paraId="2445BB3F" w14:textId="3D261B5A" w:rsidTr="00777B33">
        <w:trPr>
          <w:trHeight w:val="154"/>
        </w:trPr>
        <w:tc>
          <w:tcPr>
            <w:tcW w:w="819" w:type="dxa"/>
          </w:tcPr>
          <w:p w14:paraId="4F9A2139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875" w:type="dxa"/>
          </w:tcPr>
          <w:p w14:paraId="66F96477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27" w:type="dxa"/>
          </w:tcPr>
          <w:p w14:paraId="39130688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685" w:type="dxa"/>
          </w:tcPr>
          <w:p w14:paraId="1CD4A189" w14:textId="7D7DB452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418" w:type="dxa"/>
          </w:tcPr>
          <w:p w14:paraId="79F430D8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77B33" w14:paraId="451E8DD8" w14:textId="2802D6EA" w:rsidTr="00777B33">
        <w:trPr>
          <w:trHeight w:val="154"/>
        </w:trPr>
        <w:tc>
          <w:tcPr>
            <w:tcW w:w="819" w:type="dxa"/>
          </w:tcPr>
          <w:p w14:paraId="25373AFF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875" w:type="dxa"/>
          </w:tcPr>
          <w:p w14:paraId="52DF1EBA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27" w:type="dxa"/>
          </w:tcPr>
          <w:p w14:paraId="39C70D61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685" w:type="dxa"/>
          </w:tcPr>
          <w:p w14:paraId="34C00221" w14:textId="524DE35E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418" w:type="dxa"/>
          </w:tcPr>
          <w:p w14:paraId="0FFBA002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77B33" w14:paraId="51BB8142" w14:textId="43362DC4" w:rsidTr="00777B33">
        <w:trPr>
          <w:trHeight w:val="154"/>
        </w:trPr>
        <w:tc>
          <w:tcPr>
            <w:tcW w:w="819" w:type="dxa"/>
          </w:tcPr>
          <w:p w14:paraId="403479DA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875" w:type="dxa"/>
          </w:tcPr>
          <w:p w14:paraId="383366A1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27" w:type="dxa"/>
          </w:tcPr>
          <w:p w14:paraId="089168B6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685" w:type="dxa"/>
          </w:tcPr>
          <w:p w14:paraId="1FD1E143" w14:textId="7424BC30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418" w:type="dxa"/>
          </w:tcPr>
          <w:p w14:paraId="10868528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77B33" w14:paraId="13869E73" w14:textId="13AF17EA" w:rsidTr="00777B33">
        <w:trPr>
          <w:trHeight w:val="154"/>
        </w:trPr>
        <w:tc>
          <w:tcPr>
            <w:tcW w:w="819" w:type="dxa"/>
          </w:tcPr>
          <w:p w14:paraId="215AAA7A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875" w:type="dxa"/>
          </w:tcPr>
          <w:p w14:paraId="2E4ADA92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27" w:type="dxa"/>
          </w:tcPr>
          <w:p w14:paraId="1235E58B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685" w:type="dxa"/>
          </w:tcPr>
          <w:p w14:paraId="5D76040F" w14:textId="0045DDB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418" w:type="dxa"/>
          </w:tcPr>
          <w:p w14:paraId="3F353151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77B33" w14:paraId="56750B17" w14:textId="76B1CAF0" w:rsidTr="00777B33">
        <w:trPr>
          <w:trHeight w:val="154"/>
        </w:trPr>
        <w:tc>
          <w:tcPr>
            <w:tcW w:w="819" w:type="dxa"/>
          </w:tcPr>
          <w:p w14:paraId="2E7963F1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875" w:type="dxa"/>
          </w:tcPr>
          <w:p w14:paraId="01FBD6F1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127" w:type="dxa"/>
          </w:tcPr>
          <w:p w14:paraId="61B7DB08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685" w:type="dxa"/>
          </w:tcPr>
          <w:p w14:paraId="6027159D" w14:textId="1DC0D564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418" w:type="dxa"/>
          </w:tcPr>
          <w:p w14:paraId="1DC34337" w14:textId="77777777" w:rsidR="00777B33" w:rsidRPr="00B77694" w:rsidRDefault="00777B33" w:rsidP="00777B33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2D8181B8" w14:textId="77777777" w:rsidR="004D3674" w:rsidRPr="0022023A" w:rsidRDefault="004D3674" w:rsidP="006711A5">
      <w:pPr>
        <w:jc w:val="both"/>
        <w:rPr>
          <w:rFonts w:cs="Arial"/>
        </w:rPr>
      </w:pPr>
    </w:p>
    <w:p w14:paraId="68258E64" w14:textId="111AE1B6" w:rsidR="006711A5" w:rsidRDefault="001E259F" w:rsidP="006711A5">
      <w:pPr>
        <w:jc w:val="both"/>
        <w:rPr>
          <w:rFonts w:cs="Arial"/>
        </w:rPr>
      </w:pPr>
      <w:r>
        <w:rPr>
          <w:rFonts w:cs="Arial"/>
        </w:rPr>
        <w:t>Izjavljamo</w:t>
      </w:r>
      <w:r w:rsidR="006711A5">
        <w:rPr>
          <w:rFonts w:cs="Arial"/>
        </w:rPr>
        <w:t xml:space="preserve">, da bomo ves čas </w:t>
      </w:r>
      <w:r w:rsidR="00433DEE">
        <w:rPr>
          <w:rFonts w:cs="Arial"/>
        </w:rPr>
        <w:t xml:space="preserve">trajanja predmetnega javnega naročila, in sicer od roka za oddajo ponudb do zaključka trajanja pogodbe, </w:t>
      </w:r>
      <w:r w:rsidR="006711A5">
        <w:rPr>
          <w:rFonts w:cs="Arial"/>
        </w:rPr>
        <w:t>izpolnjevali pogoje za ugotavljanje sposobnos</w:t>
      </w:r>
      <w:r w:rsidR="00454F9C">
        <w:rPr>
          <w:rFonts w:cs="Arial"/>
        </w:rPr>
        <w:t xml:space="preserve">ti in usposobljenosti ponudnika, skladno </w:t>
      </w:r>
      <w:r w:rsidR="005C55A3">
        <w:rPr>
          <w:rFonts w:cs="Arial"/>
        </w:rPr>
        <w:t>s točko 2.C.</w:t>
      </w:r>
      <w:r w:rsidR="00777B33">
        <w:rPr>
          <w:rFonts w:cs="Arial"/>
        </w:rPr>
        <w:t>a</w:t>
      </w:r>
      <w:r w:rsidR="005C55A3">
        <w:rPr>
          <w:rFonts w:cs="Arial"/>
        </w:rPr>
        <w:t>)</w:t>
      </w:r>
      <w:r w:rsidR="006711A5">
        <w:rPr>
          <w:rFonts w:cs="Arial"/>
        </w:rPr>
        <w:t xml:space="preserve"> </w:t>
      </w:r>
      <w:r w:rsidR="005C55A3">
        <w:rPr>
          <w:rFonts w:cs="Arial"/>
        </w:rPr>
        <w:t>(Kadrovska sposobnost – usposobljenost kadra) obrazca OBR – 2.06 (Pogoji za ugotavljanje sposobnosti in usposobljenosti ponudnika)</w:t>
      </w:r>
      <w:r w:rsidR="006711A5">
        <w:rPr>
          <w:rFonts w:cs="Arial"/>
        </w:rPr>
        <w:t>.</w:t>
      </w:r>
    </w:p>
    <w:p w14:paraId="4C1597DF" w14:textId="17F0EEF4" w:rsidR="006711A5" w:rsidRDefault="006711A5" w:rsidP="006711A5">
      <w:pPr>
        <w:jc w:val="both"/>
        <w:rPr>
          <w:rFonts w:cs="Arial"/>
        </w:rPr>
      </w:pPr>
    </w:p>
    <w:p w14:paraId="73702ED5" w14:textId="77777777" w:rsidR="006711A5" w:rsidRDefault="006711A5" w:rsidP="006711A5">
      <w:pPr>
        <w:jc w:val="both"/>
        <w:rPr>
          <w:rFonts w:cs="Arial"/>
        </w:rPr>
      </w:pPr>
      <w:r w:rsidRPr="0018057C">
        <w:rPr>
          <w:rFonts w:cs="Arial"/>
        </w:rPr>
        <w:t>Opombe:</w:t>
      </w:r>
    </w:p>
    <w:p w14:paraId="63B508B1" w14:textId="77777777" w:rsidR="00777B33" w:rsidRPr="00777B33" w:rsidRDefault="006711A5" w:rsidP="00C9305F">
      <w:pPr>
        <w:pStyle w:val="Odstavekseznama"/>
        <w:numPr>
          <w:ilvl w:val="0"/>
          <w:numId w:val="13"/>
        </w:numPr>
        <w:spacing w:line="240" w:lineRule="auto"/>
        <w:ind w:left="357" w:hanging="357"/>
        <w:rPr>
          <w:rFonts w:cs="Arial"/>
        </w:rPr>
      </w:pPr>
      <w:r>
        <w:rPr>
          <w:rFonts w:ascii="Arial" w:hAnsi="Arial" w:cs="Arial"/>
        </w:rPr>
        <w:t xml:space="preserve">ponudnik </w:t>
      </w:r>
      <w:r w:rsidR="00777B33">
        <w:rPr>
          <w:rFonts w:ascii="Arial" w:hAnsi="Arial" w:cs="Arial"/>
        </w:rPr>
        <w:t xml:space="preserve">naj področja izkušenj opiše tako, da bo iz opisa razvidno, ali imenovan kader izpolnjuje zahteve iz </w:t>
      </w:r>
      <w:r w:rsidR="005C55A3">
        <w:rPr>
          <w:rFonts w:ascii="Arial" w:hAnsi="Arial" w:cs="Arial"/>
        </w:rPr>
        <w:t>točk</w:t>
      </w:r>
      <w:r w:rsidR="00777B33">
        <w:rPr>
          <w:rFonts w:ascii="Arial" w:hAnsi="Arial" w:cs="Arial"/>
        </w:rPr>
        <w:t>e</w:t>
      </w:r>
      <w:r w:rsidR="005C55A3">
        <w:rPr>
          <w:rFonts w:ascii="Arial" w:hAnsi="Arial" w:cs="Arial"/>
        </w:rPr>
        <w:t xml:space="preserve"> 2.C.</w:t>
      </w:r>
      <w:r w:rsidR="00777B33">
        <w:rPr>
          <w:rFonts w:ascii="Arial" w:hAnsi="Arial" w:cs="Arial"/>
        </w:rPr>
        <w:t>a</w:t>
      </w:r>
      <w:r w:rsidR="00C9305F">
        <w:rPr>
          <w:rFonts w:ascii="Arial" w:hAnsi="Arial" w:cs="Arial"/>
        </w:rPr>
        <w:t>) (Kadrovska sposobnost – usposobljenost kadra)</w:t>
      </w:r>
      <w:r w:rsidR="005C55A3">
        <w:rPr>
          <w:rFonts w:ascii="Arial" w:hAnsi="Arial" w:cs="Arial"/>
        </w:rPr>
        <w:t xml:space="preserve"> </w:t>
      </w:r>
      <w:r w:rsidR="00C9305F">
        <w:rPr>
          <w:rFonts w:ascii="Arial" w:hAnsi="Arial" w:cs="Arial"/>
        </w:rPr>
        <w:t xml:space="preserve">obrazca </w:t>
      </w:r>
      <w:r>
        <w:rPr>
          <w:rFonts w:ascii="Arial" w:hAnsi="Arial" w:cs="Arial"/>
        </w:rPr>
        <w:t>OBR – 2.06 (</w:t>
      </w:r>
      <w:r w:rsidR="00C9305F">
        <w:rPr>
          <w:rFonts w:ascii="Arial" w:hAnsi="Arial" w:cs="Arial"/>
        </w:rPr>
        <w:t>Pogoji za ugotavljanje sposobnosti in usposobljenosti ponudnika</w:t>
      </w:r>
      <w:r>
        <w:rPr>
          <w:rFonts w:ascii="Arial" w:hAnsi="Arial" w:cs="Arial"/>
        </w:rPr>
        <w:t>)</w:t>
      </w:r>
      <w:r w:rsidR="00777B33">
        <w:rPr>
          <w:rFonts w:ascii="Arial" w:hAnsi="Arial" w:cs="Arial"/>
        </w:rPr>
        <w:t>;</w:t>
      </w:r>
    </w:p>
    <w:p w14:paraId="6D0A3B51" w14:textId="07D6C4B2" w:rsidR="006711A5" w:rsidRPr="006149BB" w:rsidRDefault="006711A5" w:rsidP="00C9305F">
      <w:pPr>
        <w:pStyle w:val="Odstavekseznama"/>
        <w:numPr>
          <w:ilvl w:val="0"/>
          <w:numId w:val="13"/>
        </w:numPr>
        <w:spacing w:line="240" w:lineRule="auto"/>
        <w:ind w:left="357" w:hanging="357"/>
        <w:rPr>
          <w:rFonts w:cs="Arial"/>
        </w:rPr>
      </w:pPr>
      <w:r>
        <w:rPr>
          <w:rFonts w:ascii="Arial" w:hAnsi="Arial" w:cs="Arial"/>
        </w:rPr>
        <w:t>n</w:t>
      </w:r>
      <w:r w:rsidRPr="00663E95">
        <w:rPr>
          <w:rFonts w:ascii="Arial" w:hAnsi="Arial" w:cs="Arial"/>
        </w:rPr>
        <w:t xml:space="preserve">aročnik lahko od ponudnika pred </w:t>
      </w:r>
      <w:r w:rsidR="00777B33">
        <w:rPr>
          <w:rFonts w:ascii="Arial" w:hAnsi="Arial" w:cs="Arial"/>
        </w:rPr>
        <w:t xml:space="preserve">priznanjem usposobljenosti oz. </w:t>
      </w:r>
      <w:r w:rsidRPr="00663E95">
        <w:rPr>
          <w:rFonts w:ascii="Arial" w:hAnsi="Arial" w:cs="Arial"/>
        </w:rPr>
        <w:t xml:space="preserve">oddajo naročila zahteva predložitev </w:t>
      </w:r>
      <w:r>
        <w:rPr>
          <w:rFonts w:ascii="Arial" w:hAnsi="Arial" w:cs="Arial"/>
        </w:rPr>
        <w:t xml:space="preserve">dodatnih </w:t>
      </w:r>
      <w:r w:rsidRPr="00663E95">
        <w:rPr>
          <w:rFonts w:ascii="Arial" w:hAnsi="Arial" w:cs="Arial"/>
        </w:rPr>
        <w:t>dokazil</w:t>
      </w:r>
      <w:r>
        <w:rPr>
          <w:rFonts w:ascii="Arial" w:hAnsi="Arial" w:cs="Arial"/>
        </w:rPr>
        <w:t>,</w:t>
      </w:r>
      <w:r w:rsidRPr="00663E95">
        <w:rPr>
          <w:rFonts w:ascii="Arial" w:hAnsi="Arial" w:cs="Arial"/>
        </w:rPr>
        <w:t xml:space="preserve"> iz k</w:t>
      </w:r>
      <w:r>
        <w:rPr>
          <w:rFonts w:ascii="Arial" w:hAnsi="Arial" w:cs="Arial"/>
        </w:rPr>
        <w:t>aterih izhaja izpolnitev pogoj</w:t>
      </w:r>
      <w:r w:rsidR="00777B33">
        <w:rPr>
          <w:rFonts w:ascii="Arial" w:hAnsi="Arial" w:cs="Arial"/>
        </w:rPr>
        <w:t xml:space="preserve">ev iz </w:t>
      </w:r>
      <w:r w:rsidR="00777B33" w:rsidRPr="00777B33">
        <w:rPr>
          <w:rFonts w:ascii="Arial" w:hAnsi="Arial" w:cs="Arial"/>
        </w:rPr>
        <w:t>točke 2.C.a) (Kadrovska sposobnost – usposobljenost kadra) obrazca OBR – 2.06 (Pogoji za ugotavljanje sposobnosti in usposobljenosti ponudnika)</w:t>
      </w:r>
      <w:r w:rsidR="00C9305F">
        <w:rPr>
          <w:rFonts w:ascii="Arial" w:hAnsi="Arial" w:cs="Arial"/>
        </w:rPr>
        <w:t>.</w:t>
      </w:r>
    </w:p>
    <w:p w14:paraId="413F6D06" w14:textId="6F7F5776" w:rsidR="00C9305F" w:rsidRDefault="00C9305F" w:rsidP="001E5788">
      <w:pPr>
        <w:rPr>
          <w:rFonts w:eastAsia="Arial" w:cs="Arial"/>
          <w:color w:val="BFBFBF" w:themeColor="background1" w:themeShade="BF"/>
        </w:rPr>
      </w:pPr>
    </w:p>
    <w:p w14:paraId="034B4A60" w14:textId="3A86A9D4" w:rsidR="001E5788" w:rsidRDefault="001E5788" w:rsidP="001E5788">
      <w:pPr>
        <w:rPr>
          <w:rFonts w:eastAsia="Arial" w:cs="Arial"/>
          <w:color w:val="BFBFBF" w:themeColor="background1" w:themeShade="BF"/>
        </w:rPr>
      </w:pPr>
    </w:p>
    <w:p w14:paraId="5B2DED13" w14:textId="46E35900" w:rsidR="001E5788" w:rsidRDefault="001E5788" w:rsidP="001E5788">
      <w:pPr>
        <w:rPr>
          <w:rFonts w:eastAsia="Arial" w:cs="Arial"/>
          <w:color w:val="BFBFBF" w:themeColor="background1" w:themeShade="BF"/>
        </w:rPr>
      </w:pPr>
    </w:p>
    <w:p w14:paraId="1ADA2E9E" w14:textId="014D749D" w:rsidR="001E5788" w:rsidRDefault="001E5788" w:rsidP="001E5788">
      <w:pPr>
        <w:rPr>
          <w:rFonts w:eastAsia="Arial" w:cs="Arial"/>
          <w:color w:val="BFBFBF" w:themeColor="background1" w:themeShade="BF"/>
        </w:rPr>
      </w:pPr>
    </w:p>
    <w:p w14:paraId="137F57B2" w14:textId="4B9B0EF9" w:rsidR="001E5788" w:rsidRDefault="001E5788" w:rsidP="001E5788">
      <w:pPr>
        <w:rPr>
          <w:rFonts w:eastAsia="Arial" w:cs="Arial"/>
          <w:color w:val="BFBFBF" w:themeColor="background1" w:themeShade="BF"/>
        </w:rPr>
      </w:pPr>
    </w:p>
    <w:p w14:paraId="169A325D" w14:textId="77777777" w:rsidR="001E5788" w:rsidRPr="001E5788" w:rsidRDefault="001E5788" w:rsidP="001E5788">
      <w:pPr>
        <w:rPr>
          <w:rFonts w:eastAsia="Arial" w:cs="Arial"/>
          <w:color w:val="BFBFBF" w:themeColor="background1" w:themeShade="BF"/>
        </w:rPr>
      </w:pPr>
    </w:p>
    <w:p w14:paraId="2A0E53BE" w14:textId="77777777" w:rsidR="00C9305F" w:rsidRDefault="00C9305F" w:rsidP="00993CA5">
      <w:pPr>
        <w:pStyle w:val="Odstavekseznama"/>
        <w:spacing w:line="240" w:lineRule="auto"/>
        <w:ind w:left="360"/>
        <w:rPr>
          <w:rFonts w:ascii="Arial" w:eastAsia="Arial" w:hAnsi="Arial" w:cs="Arial"/>
          <w:color w:val="BFBFBF" w:themeColor="background1" w:themeShade="BF"/>
          <w:lang w:eastAsia="sl-SI"/>
        </w:rPr>
      </w:pPr>
    </w:p>
    <w:p w14:paraId="3056FE5D" w14:textId="77777777" w:rsidR="005341C0" w:rsidRPr="005341C0" w:rsidRDefault="005341C0" w:rsidP="005341C0">
      <w:pPr>
        <w:pStyle w:val="Odstavekseznama"/>
        <w:numPr>
          <w:ilvl w:val="0"/>
          <w:numId w:val="15"/>
        </w:numPr>
        <w:rPr>
          <w:rFonts w:ascii="Arial" w:hAnsi="Arial" w:cs="Arial"/>
          <w:b/>
        </w:rPr>
      </w:pPr>
      <w:r w:rsidRPr="005341C0">
        <w:rPr>
          <w:rFonts w:ascii="Arial" w:hAnsi="Arial" w:cs="Arial"/>
          <w:b/>
        </w:rPr>
        <w:t>IZJAVA – DRUGO:</w:t>
      </w:r>
    </w:p>
    <w:p w14:paraId="2F427D5B" w14:textId="77777777" w:rsidR="0099528D" w:rsidRDefault="0099528D" w:rsidP="005341C0">
      <w:pPr>
        <w:tabs>
          <w:tab w:val="left" w:pos="142"/>
        </w:tabs>
        <w:jc w:val="both"/>
        <w:rPr>
          <w:rFonts w:cs="Arial"/>
        </w:rPr>
      </w:pPr>
    </w:p>
    <w:p w14:paraId="671D3F54" w14:textId="13EF9B30" w:rsidR="009862CE" w:rsidRPr="009862CE" w:rsidRDefault="009862CE" w:rsidP="009862CE">
      <w:pPr>
        <w:tabs>
          <w:tab w:val="left" w:pos="142"/>
        </w:tabs>
        <w:jc w:val="both"/>
        <w:rPr>
          <w:rFonts w:cs="Arial"/>
        </w:rPr>
      </w:pPr>
      <w:bookmarkStart w:id="1" w:name="_Hlk133245938"/>
      <w:r>
        <w:rPr>
          <w:rFonts w:cs="Arial"/>
        </w:rPr>
        <w:t xml:space="preserve">Izjavljamo, da </w:t>
      </w:r>
      <w:r w:rsidR="00E321F3">
        <w:rPr>
          <w:rFonts w:cs="Arial"/>
        </w:rPr>
        <w:t>smo seznanjeni z</w:t>
      </w:r>
      <w:r>
        <w:rPr>
          <w:rFonts w:cs="Arial"/>
        </w:rPr>
        <w:t xml:space="preserve"> določili </w:t>
      </w:r>
      <w:r w:rsidRPr="009862CE">
        <w:rPr>
          <w:rFonts w:cs="Arial"/>
        </w:rPr>
        <w:t xml:space="preserve">prvega odstavka 5k člena UREDBE SVETA (EU) 2022/576 z dne 8. aprila 2022 o spremembi Uredbe (EU) št. 833/2014 o omejevalnih ukrepih zaradi delovanja Rusije, ki povzroča destabilizacijo razmer v Ukrajini, </w:t>
      </w:r>
      <w:r w:rsidR="00E321F3">
        <w:rPr>
          <w:rFonts w:cs="Arial"/>
        </w:rPr>
        <w:t xml:space="preserve">ki </w:t>
      </w:r>
      <w:r w:rsidRPr="009862CE">
        <w:rPr>
          <w:rFonts w:cs="Arial"/>
        </w:rPr>
        <w:t>prepoved</w:t>
      </w:r>
      <w:r w:rsidR="00E321F3">
        <w:rPr>
          <w:rFonts w:cs="Arial"/>
        </w:rPr>
        <w:t xml:space="preserve">uje </w:t>
      </w:r>
      <w:r w:rsidR="00E321F3" w:rsidRPr="00E321F3">
        <w:rPr>
          <w:rFonts w:cs="Arial"/>
        </w:rPr>
        <w:t>dodeljevanje ali izvajanje kakršnih koli javnih naročil ali koncesijskih pogodb</w:t>
      </w:r>
      <w:r>
        <w:rPr>
          <w:rFonts w:cs="Arial"/>
        </w:rPr>
        <w:t xml:space="preserve">: </w:t>
      </w:r>
    </w:p>
    <w:p w14:paraId="68136316" w14:textId="242E568C" w:rsidR="009862CE" w:rsidRPr="009862CE" w:rsidRDefault="00E321F3" w:rsidP="009862CE">
      <w:pPr>
        <w:numPr>
          <w:ilvl w:val="0"/>
          <w:numId w:val="19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ruskim državljanom ali fizičnim ali pravnim osebam, subjektom ali organom s sedežem v Rusiji</w:t>
      </w:r>
      <w:r w:rsidR="009862CE" w:rsidRPr="009862CE">
        <w:rPr>
          <w:rFonts w:cs="Arial"/>
        </w:rPr>
        <w:t>;</w:t>
      </w:r>
    </w:p>
    <w:p w14:paraId="4ACD4092" w14:textId="5FADC73C" w:rsidR="009862CE" w:rsidRPr="009862CE" w:rsidRDefault="00E321F3" w:rsidP="009862CE">
      <w:pPr>
        <w:numPr>
          <w:ilvl w:val="0"/>
          <w:numId w:val="19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pravnim osebam, subjektom ali organom, katerih več kot 50-odstotni delež je v neposredni ali posredni lasti subjekta iz prejšnje alineje</w:t>
      </w:r>
      <w:r>
        <w:rPr>
          <w:rFonts w:cs="Arial"/>
        </w:rPr>
        <w:t>;</w:t>
      </w:r>
    </w:p>
    <w:p w14:paraId="3F330B5D" w14:textId="7A9DD50A" w:rsidR="009862CE" w:rsidRPr="009862CE" w:rsidRDefault="00E321F3" w:rsidP="009862CE">
      <w:pPr>
        <w:numPr>
          <w:ilvl w:val="0"/>
          <w:numId w:val="19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fizičnim ali pravnim osebam, subjektoma ali organom, ki delujejo v imenu ali po navodilih subjekta iz prejšnjih dveh alinej</w:t>
      </w:r>
      <w:r w:rsidR="009862CE" w:rsidRPr="009862CE">
        <w:rPr>
          <w:rFonts w:cs="Arial"/>
        </w:rPr>
        <w:t>,</w:t>
      </w:r>
    </w:p>
    <w:p w14:paraId="2447BEF6" w14:textId="51D43B41" w:rsidR="009862CE" w:rsidRDefault="009862CE" w:rsidP="009862CE">
      <w:pPr>
        <w:numPr>
          <w:ilvl w:val="0"/>
          <w:numId w:val="19"/>
        </w:numPr>
        <w:tabs>
          <w:tab w:val="left" w:pos="142"/>
        </w:tabs>
        <w:jc w:val="both"/>
        <w:rPr>
          <w:rFonts w:cs="Arial"/>
        </w:rPr>
      </w:pPr>
      <w:r w:rsidRPr="009862CE">
        <w:rPr>
          <w:rFonts w:cs="Arial"/>
        </w:rPr>
        <w:t>vključno s podizvajalci, dobavitelji ali subjekti, katerih zmogljivosti se uporabljajo v smislu direktiv o javnem naročanju, če predstavljajo več kot 10 % vrednosti naročila</w:t>
      </w:r>
      <w:r w:rsidR="00E321F3">
        <w:rPr>
          <w:rFonts w:cs="Arial"/>
        </w:rPr>
        <w:t>;</w:t>
      </w:r>
    </w:p>
    <w:p w14:paraId="434FC665" w14:textId="7E3F7E05" w:rsidR="00E321F3" w:rsidRPr="009862CE" w:rsidRDefault="00E321F3" w:rsidP="00E321F3">
      <w:p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 xml:space="preserve">in potrjujemo, da </w:t>
      </w:r>
      <w:r w:rsidRPr="00E321F3">
        <w:rPr>
          <w:rFonts w:cs="Arial"/>
        </w:rPr>
        <w:t xml:space="preserve">pri </w:t>
      </w:r>
      <w:r>
        <w:rPr>
          <w:rFonts w:cs="Arial"/>
        </w:rPr>
        <w:t>nas</w:t>
      </w:r>
      <w:r w:rsidRPr="00E321F3">
        <w:rPr>
          <w:rFonts w:cs="Arial"/>
        </w:rPr>
        <w:t xml:space="preserve"> ter morebitnih podizvajalcih, dobaviteljih ali subjektih, katerih zmogljivosti se uporabljajo pri predmetnem naročilu, ne obstaja nobeden izmed zgoraj navedenih razlogov za prepoved dodeljevanja naročila</w:t>
      </w:r>
      <w:r>
        <w:rPr>
          <w:rFonts w:cs="Arial"/>
        </w:rPr>
        <w:t>.</w:t>
      </w:r>
    </w:p>
    <w:p w14:paraId="0B05F7D1" w14:textId="77777777" w:rsidR="009862CE" w:rsidRDefault="009862CE" w:rsidP="005341C0">
      <w:pPr>
        <w:tabs>
          <w:tab w:val="left" w:pos="142"/>
        </w:tabs>
        <w:jc w:val="both"/>
        <w:rPr>
          <w:rFonts w:cs="Arial"/>
        </w:rPr>
      </w:pPr>
    </w:p>
    <w:p w14:paraId="5409EF70" w14:textId="58F6B18B" w:rsidR="0099528D" w:rsidRDefault="005341C0" w:rsidP="005341C0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22. člena Zakona o blagovnih rezervah </w:t>
      </w:r>
      <w:r w:rsidRPr="009B5ACC">
        <w:rPr>
          <w:rFonts w:cs="Arial"/>
        </w:rPr>
        <w:t xml:space="preserve">(Uradni list RS, št. 60/1995, 38/1999, 50/2004, 86/2009, 83/2012, 152/2020 - ZZUOOP, 203/2020 - ZIUPOPDVE, 121/2022 – ZUOKPOE) ter da nimamo neizpolnjenih obveznosti do naročnika dalj kot trideset </w:t>
      </w:r>
      <w:r w:rsidR="0099528D">
        <w:rPr>
          <w:rFonts w:cs="Arial"/>
        </w:rPr>
        <w:t xml:space="preserve">(30) </w:t>
      </w:r>
      <w:r w:rsidRPr="009B5ACC">
        <w:rPr>
          <w:rFonts w:cs="Arial"/>
        </w:rPr>
        <w:t xml:space="preserve">dni (2. odstavek 18. člena Zakona o blagovnih rezervah, Uradni list RS, št. 60/1995, 38/1999, 50/2004, 86/2009, 83/2012, 152/2020 - ZZUOOP, 203/2020 - ZIUPOPDVE, 121/2022 - ZUOKPOE). </w:t>
      </w:r>
    </w:p>
    <w:p w14:paraId="0132BF8D" w14:textId="77777777" w:rsidR="0099528D" w:rsidRDefault="0099528D" w:rsidP="005341C0">
      <w:pPr>
        <w:tabs>
          <w:tab w:val="left" w:pos="142"/>
        </w:tabs>
        <w:jc w:val="both"/>
        <w:rPr>
          <w:rFonts w:cs="Arial"/>
        </w:rPr>
      </w:pPr>
    </w:p>
    <w:p w14:paraId="1468FB66" w14:textId="22A137DB" w:rsidR="005341C0" w:rsidRDefault="005341C0" w:rsidP="005341C0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 xml:space="preserve">Izjavljamo tudi, da nismo uvrščeni v evidenco poslovnih subjektov iz 35. člena Zakona o integriteti in preprečevanju korupcije (Uradni list RS, št. 69/11-UPB2 in 158/20) in </w:t>
      </w:r>
      <w:r w:rsidR="0099528D"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14:paraId="3BB87E7C" w14:textId="77777777" w:rsidR="0099528D" w:rsidRPr="00E321F3" w:rsidRDefault="0099528D" w:rsidP="005341C0">
      <w:pPr>
        <w:tabs>
          <w:tab w:val="left" w:pos="142"/>
        </w:tabs>
        <w:jc w:val="both"/>
        <w:rPr>
          <w:rFonts w:cs="Arial"/>
        </w:rPr>
      </w:pPr>
    </w:p>
    <w:p w14:paraId="4189B83C" w14:textId="2056D11F" w:rsidR="00E321F3" w:rsidRPr="00E321F3" w:rsidRDefault="00E321F3" w:rsidP="00E321F3">
      <w:pPr>
        <w:tabs>
          <w:tab w:val="left" w:pos="142"/>
        </w:tabs>
        <w:jc w:val="both"/>
        <w:rPr>
          <w:rFonts w:cs="Arial"/>
        </w:rPr>
      </w:pPr>
      <w:r w:rsidRPr="00E321F3">
        <w:rPr>
          <w:rFonts w:ascii="Tahoma" w:hAnsi="Tahoma" w:cs="Tahoma"/>
        </w:rPr>
        <w:t>S podpisom potrjujemo verodostojnost te izjave in podatkov ter se zavezujemo, da bomo vsako spremembo javili v najkrajšem možnem času.</w:t>
      </w:r>
    </w:p>
    <w:bookmarkEnd w:id="1"/>
    <w:p w14:paraId="1FB3730D" w14:textId="77777777" w:rsidR="00C9305F" w:rsidRPr="00E321F3" w:rsidRDefault="00C9305F" w:rsidP="00993CA5">
      <w:pPr>
        <w:pStyle w:val="Odstavekseznama"/>
        <w:ind w:left="0"/>
        <w:rPr>
          <w:rFonts w:ascii="Arial" w:hAnsi="Arial" w:cs="Arial"/>
        </w:rPr>
      </w:pPr>
    </w:p>
    <w:p w14:paraId="6F401E5C" w14:textId="77777777" w:rsidR="00F8142D" w:rsidRPr="00993CA5" w:rsidRDefault="00F8142D" w:rsidP="00993CA5">
      <w:pPr>
        <w:pStyle w:val="Odstavekseznama"/>
        <w:spacing w:line="240" w:lineRule="auto"/>
        <w:ind w:left="360"/>
        <w:rPr>
          <w:rFonts w:ascii="Arial" w:hAnsi="Arial" w:cs="Arial"/>
          <w:i/>
          <w:color w:val="BFBFBF" w:themeColor="background1" w:themeShade="BF"/>
          <w:sz w:val="18"/>
          <w:szCs w:val="18"/>
        </w:rPr>
      </w:pPr>
    </w:p>
    <w:p w14:paraId="2DEAE241" w14:textId="77777777" w:rsidR="003804FF" w:rsidRDefault="003804FF" w:rsidP="003804FF">
      <w:pPr>
        <w:jc w:val="both"/>
        <w:rPr>
          <w:rFonts w:cs="Arial"/>
        </w:rPr>
      </w:pPr>
    </w:p>
    <w:p w14:paraId="26F6B114" w14:textId="77777777" w:rsidR="003804FF" w:rsidRDefault="003804FF" w:rsidP="003804FF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49B0A0A" w14:textId="63014243" w:rsidR="00FD7CCD" w:rsidRPr="006711A5" w:rsidRDefault="005341C0" w:rsidP="00FF184E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650184">
        <w:rPr>
          <w:rFonts w:cs="Arial"/>
        </w:rPr>
        <w:t xml:space="preserve">     </w:t>
      </w:r>
      <w:r w:rsidR="003804FF">
        <w:rPr>
          <w:rFonts w:cs="Arial"/>
        </w:rPr>
        <w:t>Podpis zakonitega zastopnika</w:t>
      </w:r>
      <w:r>
        <w:rPr>
          <w:rFonts w:cs="Arial"/>
        </w:rPr>
        <w:t xml:space="preserve"> in žig</w:t>
      </w:r>
    </w:p>
    <w:p w14:paraId="53F4BE38" w14:textId="77777777" w:rsidR="00F02AD4" w:rsidRDefault="00F02AD4" w:rsidP="00FF184E">
      <w:pPr>
        <w:jc w:val="both"/>
        <w:rPr>
          <w:rFonts w:cs="Arial"/>
          <w:i/>
        </w:rPr>
      </w:pPr>
    </w:p>
    <w:p w14:paraId="7F83D1A0" w14:textId="77777777" w:rsidR="005341C0" w:rsidRDefault="005341C0" w:rsidP="00FF184E">
      <w:pPr>
        <w:jc w:val="both"/>
        <w:rPr>
          <w:rFonts w:cs="Arial"/>
          <w:i/>
        </w:rPr>
      </w:pPr>
    </w:p>
    <w:p w14:paraId="124BA146" w14:textId="77777777" w:rsidR="005341C0" w:rsidRDefault="005341C0" w:rsidP="00FF184E">
      <w:pPr>
        <w:jc w:val="both"/>
        <w:rPr>
          <w:rFonts w:cs="Arial"/>
          <w:i/>
        </w:rPr>
      </w:pPr>
    </w:p>
    <w:p w14:paraId="47AB36FB" w14:textId="77777777" w:rsidR="005341C0" w:rsidRDefault="005341C0" w:rsidP="00FF184E">
      <w:pPr>
        <w:jc w:val="both"/>
        <w:rPr>
          <w:rFonts w:cs="Arial"/>
          <w:i/>
        </w:rPr>
      </w:pPr>
    </w:p>
    <w:p w14:paraId="00CB96C2" w14:textId="77777777" w:rsidR="005341C0" w:rsidRDefault="005341C0" w:rsidP="00FF184E">
      <w:pPr>
        <w:jc w:val="both"/>
        <w:rPr>
          <w:rFonts w:cs="Arial"/>
          <w:i/>
        </w:rPr>
      </w:pPr>
    </w:p>
    <w:p w14:paraId="23FA9B8B" w14:textId="23C7421B" w:rsidR="00D47195" w:rsidRDefault="00FF184E" w:rsidP="00FF184E">
      <w:pPr>
        <w:jc w:val="both"/>
        <w:rPr>
          <w:rFonts w:cs="Arial"/>
          <w:i/>
        </w:rPr>
      </w:pPr>
      <w:r>
        <w:rPr>
          <w:rFonts w:cs="Arial"/>
          <w:i/>
        </w:rPr>
        <w:t>Ta obrazec je sestavni del in priloga p</w:t>
      </w:r>
      <w:r w:rsidR="00E321F3">
        <w:rPr>
          <w:rFonts w:cs="Arial"/>
          <w:i/>
        </w:rPr>
        <w:t>rijave</w:t>
      </w:r>
      <w:r>
        <w:rPr>
          <w:rFonts w:cs="Arial"/>
          <w:i/>
        </w:rPr>
        <w:t>.</w:t>
      </w:r>
    </w:p>
    <w:p w14:paraId="37B84BFC" w14:textId="7F2B7BE8" w:rsidR="005341C0" w:rsidRDefault="005341C0" w:rsidP="00FF184E">
      <w:pPr>
        <w:jc w:val="both"/>
        <w:rPr>
          <w:rFonts w:cs="Arial"/>
          <w:i/>
        </w:rPr>
      </w:pPr>
    </w:p>
    <w:p w14:paraId="423D78E1" w14:textId="3D69F347" w:rsidR="005341C0" w:rsidRPr="003804FF" w:rsidRDefault="005341C0" w:rsidP="00FF184E">
      <w:pPr>
        <w:jc w:val="both"/>
        <w:rPr>
          <w:rFonts w:cs="Arial"/>
        </w:rPr>
      </w:pPr>
      <w:r>
        <w:rPr>
          <w:rFonts w:cs="Arial"/>
          <w:i/>
        </w:rPr>
        <w:t xml:space="preserve">V primeru pomanjkanja prostora v tabelah, ponudnik tabele ustrezno prilagodi. </w:t>
      </w:r>
    </w:p>
    <w:sectPr w:rsidR="005341C0" w:rsidRPr="003804FF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CDCBF5" w14:textId="77777777" w:rsidR="0003713D" w:rsidRDefault="0003713D">
      <w:r>
        <w:separator/>
      </w:r>
    </w:p>
  </w:endnote>
  <w:endnote w:type="continuationSeparator" w:id="0">
    <w:p w14:paraId="3FE3F3DD" w14:textId="77777777" w:rsidR="0003713D" w:rsidRDefault="00037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4C422D1D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5676FC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5676FC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41D4F861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718332E8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676FC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676FC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13163D" w14:textId="77777777" w:rsidR="0003713D" w:rsidRDefault="0003713D">
      <w:r>
        <w:separator/>
      </w:r>
    </w:p>
  </w:footnote>
  <w:footnote w:type="continuationSeparator" w:id="0">
    <w:p w14:paraId="17C08FA3" w14:textId="77777777" w:rsidR="0003713D" w:rsidRDefault="000371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A069DF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3F01AD95" w:rsidR="00C0552D" w:rsidRPr="00A069DF" w:rsidRDefault="00965324" w:rsidP="006711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A069DF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6EF32D56" w:rsidR="00C0552D" w:rsidRPr="00A069DF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069DF">
            <w:rPr>
              <w:rFonts w:cs="Arial"/>
              <w:sz w:val="16"/>
              <w:szCs w:val="16"/>
            </w:rPr>
            <w:t xml:space="preserve">OBR </w:t>
          </w:r>
          <w:r w:rsidR="009B361A" w:rsidRPr="00A069DF">
            <w:rPr>
              <w:rFonts w:cs="Arial"/>
              <w:sz w:val="16"/>
              <w:szCs w:val="16"/>
            </w:rPr>
            <w:t>–</w:t>
          </w:r>
          <w:r w:rsidRPr="00A069DF">
            <w:rPr>
              <w:rFonts w:cs="Arial"/>
              <w:sz w:val="16"/>
              <w:szCs w:val="16"/>
            </w:rPr>
            <w:t xml:space="preserve"> </w:t>
          </w:r>
          <w:r w:rsidR="005A32F3" w:rsidRPr="00A069DF">
            <w:rPr>
              <w:rFonts w:cs="Arial"/>
              <w:sz w:val="16"/>
              <w:szCs w:val="16"/>
            </w:rPr>
            <w:t>2.1</w:t>
          </w:r>
          <w:r w:rsidR="00CC21C8" w:rsidRPr="00A069DF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70E9B"/>
    <w:multiLevelType w:val="hybridMultilevel"/>
    <w:tmpl w:val="8092CDFC"/>
    <w:lvl w:ilvl="0" w:tplc="0424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3451EB"/>
    <w:multiLevelType w:val="hybridMultilevel"/>
    <w:tmpl w:val="4EB25FC4"/>
    <w:lvl w:ilvl="0" w:tplc="D79E4B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325883"/>
    <w:multiLevelType w:val="hybridMultilevel"/>
    <w:tmpl w:val="A8D2FD1E"/>
    <w:lvl w:ilvl="0" w:tplc="0424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89E661A"/>
    <w:multiLevelType w:val="hybridMultilevel"/>
    <w:tmpl w:val="1E38B3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EC5F64"/>
    <w:multiLevelType w:val="hybridMultilevel"/>
    <w:tmpl w:val="1FDED46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D4A7539"/>
    <w:multiLevelType w:val="hybridMultilevel"/>
    <w:tmpl w:val="2458C5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9340B31"/>
    <w:multiLevelType w:val="hybridMultilevel"/>
    <w:tmpl w:val="332EBB36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4B60EE"/>
    <w:multiLevelType w:val="hybridMultilevel"/>
    <w:tmpl w:val="33DCD46A"/>
    <w:lvl w:ilvl="0" w:tplc="7ED66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16"/>
  </w:num>
  <w:num w:numId="8">
    <w:abstractNumId w:val="13"/>
  </w:num>
  <w:num w:numId="9">
    <w:abstractNumId w:val="14"/>
  </w:num>
  <w:num w:numId="10">
    <w:abstractNumId w:val="15"/>
  </w:num>
  <w:num w:numId="11">
    <w:abstractNumId w:val="9"/>
  </w:num>
  <w:num w:numId="12">
    <w:abstractNumId w:val="7"/>
  </w:num>
  <w:num w:numId="13">
    <w:abstractNumId w:val="17"/>
  </w:num>
  <w:num w:numId="14">
    <w:abstractNumId w:val="10"/>
  </w:num>
  <w:num w:numId="15">
    <w:abstractNumId w:val="11"/>
  </w:num>
  <w:num w:numId="16">
    <w:abstractNumId w:val="18"/>
  </w:num>
  <w:num w:numId="17">
    <w:abstractNumId w:val="2"/>
  </w:num>
  <w:num w:numId="18">
    <w:abstractNumId w:val="8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149D"/>
    <w:rsid w:val="00036A6D"/>
    <w:rsid w:val="0003713D"/>
    <w:rsid w:val="000412BC"/>
    <w:rsid w:val="00041EB9"/>
    <w:rsid w:val="00042D0E"/>
    <w:rsid w:val="00046CE2"/>
    <w:rsid w:val="0005065F"/>
    <w:rsid w:val="000576FB"/>
    <w:rsid w:val="00080859"/>
    <w:rsid w:val="00095E4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24B3"/>
    <w:rsid w:val="0016490E"/>
    <w:rsid w:val="00166414"/>
    <w:rsid w:val="0017110C"/>
    <w:rsid w:val="0017296F"/>
    <w:rsid w:val="00174BFE"/>
    <w:rsid w:val="00183318"/>
    <w:rsid w:val="001A192F"/>
    <w:rsid w:val="001A7BD0"/>
    <w:rsid w:val="001D16E0"/>
    <w:rsid w:val="001D3653"/>
    <w:rsid w:val="001D694D"/>
    <w:rsid w:val="001E259F"/>
    <w:rsid w:val="001E5788"/>
    <w:rsid w:val="001F6F0F"/>
    <w:rsid w:val="0020233B"/>
    <w:rsid w:val="0020478A"/>
    <w:rsid w:val="002067F9"/>
    <w:rsid w:val="00213A3E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3B04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D2E06"/>
    <w:rsid w:val="003E2242"/>
    <w:rsid w:val="003E4CFC"/>
    <w:rsid w:val="003E5C55"/>
    <w:rsid w:val="003F0DE7"/>
    <w:rsid w:val="003F4DE6"/>
    <w:rsid w:val="00406373"/>
    <w:rsid w:val="00433DEE"/>
    <w:rsid w:val="0043532D"/>
    <w:rsid w:val="00445049"/>
    <w:rsid w:val="004527D6"/>
    <w:rsid w:val="00453B08"/>
    <w:rsid w:val="00454F9C"/>
    <w:rsid w:val="00455EB9"/>
    <w:rsid w:val="004720C5"/>
    <w:rsid w:val="0047643E"/>
    <w:rsid w:val="004801D0"/>
    <w:rsid w:val="00486F2A"/>
    <w:rsid w:val="00497567"/>
    <w:rsid w:val="004A0508"/>
    <w:rsid w:val="004A71CB"/>
    <w:rsid w:val="004B065E"/>
    <w:rsid w:val="004D3674"/>
    <w:rsid w:val="004D6B75"/>
    <w:rsid w:val="004F524A"/>
    <w:rsid w:val="004F7C1C"/>
    <w:rsid w:val="00504CAB"/>
    <w:rsid w:val="0051745B"/>
    <w:rsid w:val="005255EB"/>
    <w:rsid w:val="005316C0"/>
    <w:rsid w:val="00532AB8"/>
    <w:rsid w:val="005341C0"/>
    <w:rsid w:val="00535113"/>
    <w:rsid w:val="00537622"/>
    <w:rsid w:val="005608A6"/>
    <w:rsid w:val="005676FC"/>
    <w:rsid w:val="005724B4"/>
    <w:rsid w:val="005753D9"/>
    <w:rsid w:val="00582831"/>
    <w:rsid w:val="005831E9"/>
    <w:rsid w:val="0058399F"/>
    <w:rsid w:val="00597EAF"/>
    <w:rsid w:val="005A32F3"/>
    <w:rsid w:val="005A785E"/>
    <w:rsid w:val="005B253B"/>
    <w:rsid w:val="005B2C70"/>
    <w:rsid w:val="005B3910"/>
    <w:rsid w:val="005C4C41"/>
    <w:rsid w:val="005C55A3"/>
    <w:rsid w:val="005C71B5"/>
    <w:rsid w:val="005C7E8F"/>
    <w:rsid w:val="005D7E01"/>
    <w:rsid w:val="005E2EC7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45D77"/>
    <w:rsid w:val="00650184"/>
    <w:rsid w:val="0065152F"/>
    <w:rsid w:val="00662D8F"/>
    <w:rsid w:val="0066332D"/>
    <w:rsid w:val="00670A28"/>
    <w:rsid w:val="00670D1D"/>
    <w:rsid w:val="006711A5"/>
    <w:rsid w:val="006776D7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A5A"/>
    <w:rsid w:val="00772F7B"/>
    <w:rsid w:val="00777B33"/>
    <w:rsid w:val="00780396"/>
    <w:rsid w:val="0078319E"/>
    <w:rsid w:val="00783525"/>
    <w:rsid w:val="007838D2"/>
    <w:rsid w:val="00794D95"/>
    <w:rsid w:val="007C4674"/>
    <w:rsid w:val="007D302C"/>
    <w:rsid w:val="007D4174"/>
    <w:rsid w:val="007E0866"/>
    <w:rsid w:val="007E31E3"/>
    <w:rsid w:val="007E72B4"/>
    <w:rsid w:val="007F3757"/>
    <w:rsid w:val="007F4AC2"/>
    <w:rsid w:val="007F7EE3"/>
    <w:rsid w:val="008105C2"/>
    <w:rsid w:val="008155E7"/>
    <w:rsid w:val="00824D1D"/>
    <w:rsid w:val="00831EE8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D6DCE"/>
    <w:rsid w:val="008E10D1"/>
    <w:rsid w:val="008E64FA"/>
    <w:rsid w:val="008F3E2F"/>
    <w:rsid w:val="009021B7"/>
    <w:rsid w:val="00913CF8"/>
    <w:rsid w:val="00941211"/>
    <w:rsid w:val="00945B2B"/>
    <w:rsid w:val="00946104"/>
    <w:rsid w:val="009514DD"/>
    <w:rsid w:val="0095198A"/>
    <w:rsid w:val="00952A0E"/>
    <w:rsid w:val="00953938"/>
    <w:rsid w:val="00955B38"/>
    <w:rsid w:val="00965324"/>
    <w:rsid w:val="00965BB4"/>
    <w:rsid w:val="009862CE"/>
    <w:rsid w:val="00993CA5"/>
    <w:rsid w:val="0099528D"/>
    <w:rsid w:val="009A1ABB"/>
    <w:rsid w:val="009A46DA"/>
    <w:rsid w:val="009A6579"/>
    <w:rsid w:val="009B0FC7"/>
    <w:rsid w:val="009B361A"/>
    <w:rsid w:val="009B54F1"/>
    <w:rsid w:val="009B5735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1972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A2F1C"/>
    <w:rsid w:val="00AB1522"/>
    <w:rsid w:val="00AB3346"/>
    <w:rsid w:val="00AB4674"/>
    <w:rsid w:val="00AC72E5"/>
    <w:rsid w:val="00AD0793"/>
    <w:rsid w:val="00AD3618"/>
    <w:rsid w:val="00AF0AD6"/>
    <w:rsid w:val="00B00302"/>
    <w:rsid w:val="00B021F9"/>
    <w:rsid w:val="00B052F2"/>
    <w:rsid w:val="00B1548E"/>
    <w:rsid w:val="00B16F2C"/>
    <w:rsid w:val="00B20079"/>
    <w:rsid w:val="00B200E4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7694"/>
    <w:rsid w:val="00B86392"/>
    <w:rsid w:val="00B86D0F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64A95"/>
    <w:rsid w:val="00C82B34"/>
    <w:rsid w:val="00C9305F"/>
    <w:rsid w:val="00C9531D"/>
    <w:rsid w:val="00C97729"/>
    <w:rsid w:val="00CB008E"/>
    <w:rsid w:val="00CB0D95"/>
    <w:rsid w:val="00CC2024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46A2B"/>
    <w:rsid w:val="00D47195"/>
    <w:rsid w:val="00D504F9"/>
    <w:rsid w:val="00D579F3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BE9"/>
    <w:rsid w:val="00DF116B"/>
    <w:rsid w:val="00DF3D50"/>
    <w:rsid w:val="00E029F3"/>
    <w:rsid w:val="00E02C2C"/>
    <w:rsid w:val="00E0340C"/>
    <w:rsid w:val="00E1125E"/>
    <w:rsid w:val="00E3018F"/>
    <w:rsid w:val="00E321F3"/>
    <w:rsid w:val="00E3300C"/>
    <w:rsid w:val="00E43C3D"/>
    <w:rsid w:val="00E550C0"/>
    <w:rsid w:val="00E61921"/>
    <w:rsid w:val="00E676C3"/>
    <w:rsid w:val="00E72B6D"/>
    <w:rsid w:val="00E73E64"/>
    <w:rsid w:val="00E749F2"/>
    <w:rsid w:val="00E932C8"/>
    <w:rsid w:val="00E95B73"/>
    <w:rsid w:val="00E9600A"/>
    <w:rsid w:val="00EA7B9C"/>
    <w:rsid w:val="00EB0DA9"/>
    <w:rsid w:val="00ED60EF"/>
    <w:rsid w:val="00EE7F32"/>
    <w:rsid w:val="00EF0493"/>
    <w:rsid w:val="00EF1787"/>
    <w:rsid w:val="00EF18FD"/>
    <w:rsid w:val="00F0171E"/>
    <w:rsid w:val="00F02AD4"/>
    <w:rsid w:val="00F0300D"/>
    <w:rsid w:val="00F0401D"/>
    <w:rsid w:val="00F11641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8142D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D7CCD"/>
    <w:rsid w:val="00FE34E9"/>
    <w:rsid w:val="00FE6A48"/>
    <w:rsid w:val="00FF184E"/>
    <w:rsid w:val="00FF1B9E"/>
    <w:rsid w:val="00FF1C9D"/>
    <w:rsid w:val="03F6824A"/>
    <w:rsid w:val="202B1ABD"/>
    <w:rsid w:val="556CD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C4674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AD079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0793"/>
    <w:rPr>
      <w:rFonts w:ascii="Arial" w:hAnsi="Arial"/>
      <w:sz w:val="22"/>
      <w:szCs w:val="22"/>
    </w:rPr>
  </w:style>
  <w:style w:type="paragraph" w:customStyle="1" w:styleId="tevilnatoka">
    <w:name w:val="tevilnatoka"/>
    <w:basedOn w:val="Navaden"/>
    <w:rsid w:val="006711A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B0030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1" ma:contentTypeDescription="Ustvari nov dokument." ma:contentTypeScope="" ma:versionID="faae171f718a2bae86bcf31062fb57de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e1a2024daab95142002e5af12973dd3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40FF151-9820-4BF9-BF76-4689708F732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6D519990-2B2E-4F79-B864-56D4D662599E}"/>
</file>

<file path=customXml/itemProps3.xml><?xml version="1.0" encoding="utf-8"?>
<ds:datastoreItem xmlns:ds="http://schemas.openxmlformats.org/officeDocument/2006/customXml" ds:itemID="{84D4309C-EC2C-4CDE-959C-21CF00FF86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CD68B6-2B02-4AEE-ACB0-8284A34A3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33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Nataša ZUPANČIČ</cp:lastModifiedBy>
  <cp:revision>8</cp:revision>
  <cp:lastPrinted>2016-01-04T14:36:00Z</cp:lastPrinted>
  <dcterms:created xsi:type="dcterms:W3CDTF">2023-04-24T11:31:00Z</dcterms:created>
  <dcterms:modified xsi:type="dcterms:W3CDTF">2023-08-16T08:22:00Z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